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84FE3" w14:textId="77777777" w:rsidR="00535962" w:rsidRPr="00F7167E" w:rsidRDefault="00F77088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65FEB29" wp14:editId="78CD3C8A">
                <wp:simplePos x="0" y="0"/>
                <wp:positionH relativeFrom="column">
                  <wp:posOffset>4581526</wp:posOffset>
                </wp:positionH>
                <wp:positionV relativeFrom="paragraph">
                  <wp:posOffset>161925</wp:posOffset>
                </wp:positionV>
                <wp:extent cx="181991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91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9B8154" w14:textId="5CE0FF7F" w:rsidR="0026335F" w:rsidRPr="00012533" w:rsidRDefault="00F619DD">
                            <w:pPr>
                              <w:rPr>
                                <w:b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b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8085C" w:rsidRPr="00012533">
                                  <w:rPr>
                                    <w:rStyle w:val="Style5"/>
                                    <w:b/>
                                  </w:rPr>
                                  <w:t xml:space="preserve">     </w:t>
                                </w:r>
                              </w:sdtContent>
                            </w:sdt>
                            <w:r w:rsidR="00012533" w:rsidRPr="00012533">
                              <w:rPr>
                                <w:rStyle w:val="Style5"/>
                                <w:b/>
                              </w:rPr>
                              <w:t>XXXXXXXXX</w:t>
                            </w:r>
                          </w:p>
                          <w:p w14:paraId="3EB696E3" w14:textId="77777777" w:rsidR="00012533" w:rsidRDefault="000125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5FEB29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60.75pt;margin-top:12.75pt;width:143.3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" filled="f" stroked="f">
                <v:textbox>
                  <w:txbxContent>
                    <w:p w14:paraId="7F9B8154" w14:textId="5CE0FF7F" w:rsidR="0026335F" w:rsidRPr="00012533" w:rsidRDefault="00F619DD">
                      <w:pPr>
                        <w:rPr>
                          <w:b/>
                        </w:rPr>
                      </w:pPr>
                      <w:sdt>
                        <w:sdtPr>
                          <w:rPr>
                            <w:rStyle w:val="Style5"/>
                            <w:b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8085C" w:rsidRPr="00012533">
                            <w:rPr>
                              <w:rStyle w:val="Style5"/>
                              <w:b/>
                            </w:rPr>
                            <w:t xml:space="preserve">     </w:t>
                          </w:r>
                        </w:sdtContent>
                      </w:sdt>
                      <w:r w:rsidR="00012533" w:rsidRPr="00012533">
                        <w:rPr>
                          <w:rStyle w:val="Style5"/>
                          <w:b/>
                        </w:rPr>
                        <w:t>XXXXXXXXX</w:t>
                      </w:r>
                    </w:p>
                    <w:p w14:paraId="3EB696E3" w14:textId="77777777" w:rsidR="00012533" w:rsidRDefault="00012533"/>
                  </w:txbxContent>
                </v:textbox>
              </v:shape>
            </w:pict>
          </mc:Fallback>
        </mc:AlternateContent>
      </w:r>
      <w:r w:rsidR="00BD21C9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4986042" wp14:editId="14B1B3FF">
                <wp:simplePos x="0" y="0"/>
                <wp:positionH relativeFrom="column">
                  <wp:posOffset>4210050</wp:posOffset>
                </wp:positionH>
                <wp:positionV relativeFrom="paragraph">
                  <wp:posOffset>-590550</wp:posOffset>
                </wp:positionV>
                <wp:extent cx="2120265" cy="70104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026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8D5A430" w14:textId="39B01649" w:rsidR="00022097" w:rsidRPr="00E75EA6" w:rsidRDefault="00F619DD" w:rsidP="00012533">
                                    <w:pPr>
                                      <w:jc w:val="center"/>
                                      <w:rPr>
                                        <w:rStyle w:val="Style2"/>
                                        <w:color w:val="FF0000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XXXXXX-XXX-XX-XXXX-XXXX</w:t>
                                    </w:r>
                                  </w:p>
                                  <w:p w14:paraId="4708A7F8" w14:textId="77777777" w:rsidR="007A791C" w:rsidRPr="007A791C" w:rsidRDefault="007A791C" w:rsidP="007A791C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</w:p>
                                  <w:p w14:paraId="3220A977" w14:textId="77777777" w:rsidR="001466B0" w:rsidRPr="00535962" w:rsidRDefault="00F619DD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BB57F7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986042" id="Group 21" o:spid="_x0000_s1027" style="position:absolute;margin-left:331.5pt;margin-top:-46.5pt;width:166.9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8D5A430" w14:textId="39B01649" w:rsidR="00022097" w:rsidRPr="00E75EA6" w:rsidRDefault="00F619DD" w:rsidP="00012533">
                              <w:pPr>
                                <w:jc w:val="center"/>
                                <w:rPr>
                                  <w:rStyle w:val="Style2"/>
                                  <w:color w:val="FF0000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XXXXXX-XXX-XX-XXXX-XXXX</w:t>
                              </w:r>
                            </w:p>
                            <w:p w14:paraId="4708A7F8" w14:textId="77777777" w:rsidR="007A791C" w:rsidRPr="007A791C" w:rsidRDefault="007A791C" w:rsidP="007A791C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</w:p>
                            <w:p w14:paraId="3220A977" w14:textId="77777777" w:rsidR="001466B0" w:rsidRPr="00535962" w:rsidRDefault="00F619DD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4BB57F7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530665" wp14:editId="0C29127B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66824F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530665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5C66824F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EB6BE98" wp14:editId="63BAA121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9C44A5E" wp14:editId="4A65AC00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4C958AC" w14:textId="77777777" w:rsidR="00BC61BD" w:rsidRPr="00BC61BD" w:rsidRDefault="007A791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A791C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40F9E35" wp14:editId="76354924">
                                      <wp:extent cx="845820" cy="407981"/>
                                      <wp:effectExtent l="0" t="0" r="0" b="0"/>
                                      <wp:docPr id="1" name="Picture 3" descr="Nuevo Logo EDESUR.jpg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3" descr="Nuevo Logo EDESUR.jpg"/>
                                              <pic:cNvPicPr/>
                                            </pic:nvPicPr>
                                            <pic:blipFill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4079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C44A5E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4C958AC" w14:textId="77777777" w:rsidR="00BC61BD" w:rsidRPr="00BC61BD" w:rsidRDefault="007A791C">
                          <w:pPr>
                            <w:rPr>
                              <w:lang w:val="en-US"/>
                            </w:rPr>
                          </w:pPr>
                          <w:r w:rsidRPr="007A791C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40F9E35" wp14:editId="76354924">
                                <wp:extent cx="845820" cy="407981"/>
                                <wp:effectExtent l="0" t="0" r="0" b="0"/>
                                <wp:docPr id="1" name="Picture 3" descr="Nuevo Logo EDESUR.jpg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 descr="Nuevo Logo EDESUR.jpg"/>
                                        <pic:cNvPicPr/>
                                      </pic:nvPicPr>
                                      <pic:blipFill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4079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7B5B866A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9844A27" wp14:editId="231D7EF4">
                <wp:simplePos x="0" y="0"/>
                <wp:positionH relativeFrom="column">
                  <wp:posOffset>4772025</wp:posOffset>
                </wp:positionH>
                <wp:positionV relativeFrom="paragraph">
                  <wp:posOffset>131445</wp:posOffset>
                </wp:positionV>
                <wp:extent cx="1557020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70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250CA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844A27" id="Text Box 13" o:spid="_x0000_s1034" type="#_x0000_t202" style="position:absolute;margin-left:375.75pt;margin-top:10.35pt;width:122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" filled="f" stroked="f">
                <v:textbox>
                  <w:txbxContent>
                    <w:p w14:paraId="2A250CA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A6273A9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D9C26BD" wp14:editId="2A87012B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F9C2B1" w14:textId="77777777" w:rsidR="002E1412" w:rsidRPr="002E1412" w:rsidRDefault="00F619D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9C26BD"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" stroked="f">
                <v:textbox>
                  <w:txbxContent>
                    <w:p w14:paraId="1FF9C2B1" w14:textId="77777777" w:rsidR="002E1412" w:rsidRPr="002E1412" w:rsidRDefault="00F619D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BAEBD4B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9A0BA8B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844A6AA" wp14:editId="1CBA8BA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74FD1B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44A6AA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274FD1B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5D1E994C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B8C0226" wp14:editId="053B310B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3E5CC5" w14:textId="77777777" w:rsidR="002E1412" w:rsidRPr="002E1412" w:rsidRDefault="00F619D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C0226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B3E5CC5" w14:textId="77777777" w:rsidR="002E1412" w:rsidRPr="002E1412" w:rsidRDefault="00F619D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279CBEF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591458C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1125EEC5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7745A60C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6001A30" w14:textId="698F8FEF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 xml:space="preserve">Fecha: </w:t>
      </w:r>
      <w:r w:rsidRPr="00AF64E3">
        <w:rPr>
          <w:sz w:val="22"/>
          <w:szCs w:val="22"/>
          <w:u w:val="single"/>
          <w:lang w:val="es-DO"/>
        </w:rPr>
        <w:t>_______</w:t>
      </w:r>
      <w:r w:rsidR="00012533">
        <w:rPr>
          <w:sz w:val="22"/>
          <w:szCs w:val="22"/>
          <w:u w:val="single"/>
          <w:lang w:val="es-DO"/>
        </w:rPr>
        <w:t>XXXXX</w:t>
      </w:r>
      <w:r w:rsidRPr="00AF64E3">
        <w:rPr>
          <w:sz w:val="22"/>
          <w:szCs w:val="22"/>
          <w:u w:val="single"/>
          <w:lang w:val="es-DO"/>
        </w:rPr>
        <w:t>_________</w:t>
      </w:r>
    </w:p>
    <w:p w14:paraId="0CF978C9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9AD832E" w14:textId="77777777" w:rsidTr="00E82502">
        <w:trPr>
          <w:cantSplit/>
          <w:trHeight w:val="440"/>
        </w:trPr>
        <w:tc>
          <w:tcPr>
            <w:tcW w:w="9252" w:type="dxa"/>
          </w:tcPr>
          <w:p w14:paraId="599B6639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0018AC87" w14:textId="77777777" w:rsidTr="00E82502">
        <w:trPr>
          <w:cantSplit/>
          <w:trHeight w:val="440"/>
        </w:trPr>
        <w:tc>
          <w:tcPr>
            <w:tcW w:w="9252" w:type="dxa"/>
          </w:tcPr>
          <w:p w14:paraId="508E59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6FFEAE9" w14:textId="77777777" w:rsidTr="00E82502">
        <w:trPr>
          <w:cantSplit/>
          <w:trHeight w:val="440"/>
        </w:trPr>
        <w:tc>
          <w:tcPr>
            <w:tcW w:w="9252" w:type="dxa"/>
          </w:tcPr>
          <w:p w14:paraId="4D9F655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0B9AC2D3" w14:textId="77777777" w:rsidTr="00E82502">
        <w:trPr>
          <w:cantSplit/>
          <w:trHeight w:val="440"/>
        </w:trPr>
        <w:tc>
          <w:tcPr>
            <w:tcW w:w="9252" w:type="dxa"/>
          </w:tcPr>
          <w:p w14:paraId="52E3E3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8CF0E47" w14:textId="77777777" w:rsidTr="00E82502">
        <w:trPr>
          <w:cantSplit/>
          <w:trHeight w:val="440"/>
        </w:trPr>
        <w:tc>
          <w:tcPr>
            <w:tcW w:w="9252" w:type="dxa"/>
          </w:tcPr>
          <w:p w14:paraId="4B30C3A9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B83C6CD" w14:textId="77777777" w:rsidTr="00E82502">
        <w:trPr>
          <w:cantSplit/>
          <w:trHeight w:val="440"/>
        </w:trPr>
        <w:tc>
          <w:tcPr>
            <w:tcW w:w="9252" w:type="dxa"/>
          </w:tcPr>
          <w:p w14:paraId="2A63722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41E99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ED2BF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9BBA32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E6DF60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96E8E07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7F930" w14:textId="77777777" w:rsidR="00EF0405" w:rsidRDefault="00EF0405" w:rsidP="001007E7">
      <w:pPr>
        <w:spacing w:after="0" w:line="240" w:lineRule="auto"/>
      </w:pPr>
      <w:r>
        <w:separator/>
      </w:r>
    </w:p>
  </w:endnote>
  <w:endnote w:type="continuationSeparator" w:id="0">
    <w:p w14:paraId="42FF7CAE" w14:textId="77777777" w:rsidR="00EF0405" w:rsidRDefault="00EF040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80DA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AD5202D" wp14:editId="6D404C7D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6C35810" wp14:editId="1F163302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B6089C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A751C24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C3581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58B6089C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A751C24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AF9B5C" wp14:editId="38E7E4C6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0F9EE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AF9B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B0F9EE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150AE4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F3AE53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17909E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B7E04B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C86B3F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4123C" w14:textId="77777777" w:rsidR="00EF0405" w:rsidRDefault="00EF0405" w:rsidP="001007E7">
      <w:pPr>
        <w:spacing w:after="0" w:line="240" w:lineRule="auto"/>
      </w:pPr>
      <w:r>
        <w:separator/>
      </w:r>
    </w:p>
  </w:footnote>
  <w:footnote w:type="continuationSeparator" w:id="0">
    <w:p w14:paraId="452C3E1F" w14:textId="77777777" w:rsidR="00EF0405" w:rsidRDefault="00EF0405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12533"/>
    <w:rsid w:val="00022097"/>
    <w:rsid w:val="00034DD9"/>
    <w:rsid w:val="00045479"/>
    <w:rsid w:val="0005792C"/>
    <w:rsid w:val="000B0DCD"/>
    <w:rsid w:val="000C3578"/>
    <w:rsid w:val="000E02D9"/>
    <w:rsid w:val="001007E7"/>
    <w:rsid w:val="001020C0"/>
    <w:rsid w:val="00115DE7"/>
    <w:rsid w:val="001466B0"/>
    <w:rsid w:val="00157600"/>
    <w:rsid w:val="00170EC5"/>
    <w:rsid w:val="00181E8D"/>
    <w:rsid w:val="00194FF2"/>
    <w:rsid w:val="001A073D"/>
    <w:rsid w:val="001A3F92"/>
    <w:rsid w:val="001E3EB2"/>
    <w:rsid w:val="001F73A7"/>
    <w:rsid w:val="002009A7"/>
    <w:rsid w:val="00253DBA"/>
    <w:rsid w:val="0026335F"/>
    <w:rsid w:val="00295BD4"/>
    <w:rsid w:val="002D451D"/>
    <w:rsid w:val="002E1412"/>
    <w:rsid w:val="003060E3"/>
    <w:rsid w:val="00314023"/>
    <w:rsid w:val="00341484"/>
    <w:rsid w:val="0036081E"/>
    <w:rsid w:val="00365931"/>
    <w:rsid w:val="00386D05"/>
    <w:rsid w:val="00392351"/>
    <w:rsid w:val="003A6141"/>
    <w:rsid w:val="00404131"/>
    <w:rsid w:val="0042490F"/>
    <w:rsid w:val="004379A6"/>
    <w:rsid w:val="0044234A"/>
    <w:rsid w:val="00456C17"/>
    <w:rsid w:val="00466B9C"/>
    <w:rsid w:val="004A2F53"/>
    <w:rsid w:val="004B30DA"/>
    <w:rsid w:val="004D45A8"/>
    <w:rsid w:val="00535962"/>
    <w:rsid w:val="005E3C16"/>
    <w:rsid w:val="005F5422"/>
    <w:rsid w:val="00611A07"/>
    <w:rsid w:val="0062592A"/>
    <w:rsid w:val="00645BED"/>
    <w:rsid w:val="006506D0"/>
    <w:rsid w:val="00651E48"/>
    <w:rsid w:val="00666D56"/>
    <w:rsid w:val="006709BC"/>
    <w:rsid w:val="006E0C67"/>
    <w:rsid w:val="006E7E60"/>
    <w:rsid w:val="006F567F"/>
    <w:rsid w:val="00703274"/>
    <w:rsid w:val="00725091"/>
    <w:rsid w:val="0078085C"/>
    <w:rsid w:val="00780880"/>
    <w:rsid w:val="007A791C"/>
    <w:rsid w:val="007B0E1F"/>
    <w:rsid w:val="007B6F6F"/>
    <w:rsid w:val="00820C9F"/>
    <w:rsid w:val="0082707E"/>
    <w:rsid w:val="008315B0"/>
    <w:rsid w:val="008B3AE5"/>
    <w:rsid w:val="008B58F4"/>
    <w:rsid w:val="008C388B"/>
    <w:rsid w:val="008D1049"/>
    <w:rsid w:val="00966EEE"/>
    <w:rsid w:val="009735BF"/>
    <w:rsid w:val="00977C54"/>
    <w:rsid w:val="00994E72"/>
    <w:rsid w:val="00A16099"/>
    <w:rsid w:val="00A37DF2"/>
    <w:rsid w:val="00A640BD"/>
    <w:rsid w:val="00A641A7"/>
    <w:rsid w:val="00A72F42"/>
    <w:rsid w:val="00AD7919"/>
    <w:rsid w:val="00AF2E6B"/>
    <w:rsid w:val="00AF64E3"/>
    <w:rsid w:val="00B247EC"/>
    <w:rsid w:val="00B62EEF"/>
    <w:rsid w:val="00B97B51"/>
    <w:rsid w:val="00BA0007"/>
    <w:rsid w:val="00BB1D79"/>
    <w:rsid w:val="00BC1D0C"/>
    <w:rsid w:val="00BC61BD"/>
    <w:rsid w:val="00BD1586"/>
    <w:rsid w:val="00BD21C9"/>
    <w:rsid w:val="00C078CB"/>
    <w:rsid w:val="00C21213"/>
    <w:rsid w:val="00C22DBE"/>
    <w:rsid w:val="00C35D16"/>
    <w:rsid w:val="00C5078F"/>
    <w:rsid w:val="00C66D08"/>
    <w:rsid w:val="00C7470C"/>
    <w:rsid w:val="00C903D1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75EA6"/>
    <w:rsid w:val="00E82502"/>
    <w:rsid w:val="00EA6B34"/>
    <w:rsid w:val="00EA7406"/>
    <w:rsid w:val="00EE1E7B"/>
    <w:rsid w:val="00EF0405"/>
    <w:rsid w:val="00F054E2"/>
    <w:rsid w:val="00F225BF"/>
    <w:rsid w:val="00F53753"/>
    <w:rsid w:val="00F619DD"/>
    <w:rsid w:val="00F61B64"/>
    <w:rsid w:val="00F7167E"/>
    <w:rsid w:val="00F7443C"/>
    <w:rsid w:val="00F77088"/>
    <w:rsid w:val="00F84D68"/>
    <w:rsid w:val="00F9504D"/>
    <w:rsid w:val="00FA01DC"/>
    <w:rsid w:val="00FA2AFA"/>
    <w:rsid w:val="00FC2870"/>
    <w:rsid w:val="00FD4963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A72A9FD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7A7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4FC91-9B46-47CD-937E-F5FC7869C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13</TotalTime>
  <Pages>1</Pages>
  <Words>153</Words>
  <Characters>847</Characters>
  <Application>Microsoft Office Word</Application>
  <DocSecurity>0</DocSecurity>
  <Lines>7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Altagracia Sanchez Parra</cp:lastModifiedBy>
  <cp:revision>19</cp:revision>
  <cp:lastPrinted>2011-03-04T18:48:00Z</cp:lastPrinted>
  <dcterms:created xsi:type="dcterms:W3CDTF">2021-04-19T19:23:00Z</dcterms:created>
  <dcterms:modified xsi:type="dcterms:W3CDTF">2025-06-12T00:12:00Z</dcterms:modified>
</cp:coreProperties>
</file>